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0B79" w14:textId="3C45B009" w:rsidR="00073AB1" w:rsidRDefault="00312F3B" w:rsidP="00312F3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  <w:r w:rsidRPr="00312F3B">
        <w:rPr>
          <w:rFonts w:cs="AngsanaUPC"/>
          <w:b/>
          <w:bCs/>
          <w:sz w:val="36"/>
          <w:szCs w:val="36"/>
        </w:rPr>
        <w:t>BIOGRAPHY</w:t>
      </w:r>
    </w:p>
    <w:p w14:paraId="07210758" w14:textId="77777777" w:rsidR="00312F3B" w:rsidRPr="00FC2310" w:rsidRDefault="00312F3B" w:rsidP="00312F3B">
      <w:pPr>
        <w:tabs>
          <w:tab w:val="left" w:pos="864"/>
        </w:tabs>
        <w:jc w:val="center"/>
        <w:rPr>
          <w:rFonts w:cs="AngsanaUPC"/>
          <w:b/>
          <w:bCs/>
        </w:rPr>
      </w:pPr>
    </w:p>
    <w:p w14:paraId="6FC7E36A" w14:textId="549A2708" w:rsidR="00073AB1" w:rsidRPr="00FC2310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color w:val="FF0000"/>
        </w:rPr>
      </w:pPr>
      <w:r w:rsidRPr="00FD7C43">
        <w:rPr>
          <w:rFonts w:cs="AngsanaUPC"/>
          <w:b/>
          <w:bCs/>
        </w:rPr>
        <w:t>Full Name:</w:t>
      </w:r>
      <w:r w:rsidR="00073AB1" w:rsidRPr="00FC2310">
        <w:rPr>
          <w:rFonts w:cs="AngsanaUPC" w:hint="cs"/>
          <w:cs/>
        </w:rPr>
        <w:tab/>
      </w:r>
      <w:r w:rsidRPr="00FD7C43">
        <w:rPr>
          <w:rFonts w:cs="AngsanaUPC"/>
          <w:color w:val="FF0000"/>
        </w:rPr>
        <w:t>[Mr./Mrs./Ms. ...................................................]</w:t>
      </w:r>
    </w:p>
    <w:p w14:paraId="626C5E21" w14:textId="41B84700" w:rsidR="00073AB1" w:rsidRPr="00FD7C43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color w:val="EE0000"/>
        </w:rPr>
      </w:pPr>
      <w:r w:rsidRPr="00FD7C43">
        <w:rPr>
          <w:rFonts w:cs="AngsanaUPC"/>
          <w:b/>
          <w:bCs/>
        </w:rPr>
        <w:t>Date of Birth:</w:t>
      </w:r>
      <w:r w:rsidR="00073AB1" w:rsidRPr="00FC2310">
        <w:rPr>
          <w:rFonts w:cs="AngsanaUPC" w:hint="cs"/>
          <w:cs/>
        </w:rPr>
        <w:tab/>
      </w:r>
      <w:r w:rsidRPr="00FD7C43">
        <w:rPr>
          <w:color w:val="EE0000"/>
        </w:rPr>
        <w:t>[</w:t>
      </w:r>
      <w:proofErr w:type="gramStart"/>
      <w:r w:rsidRPr="00FD7C43">
        <w:rPr>
          <w:color w:val="EE0000"/>
        </w:rPr>
        <w:t>Day  Month</w:t>
      </w:r>
      <w:proofErr w:type="gramEnd"/>
      <w:r w:rsidRPr="00FD7C43">
        <w:rPr>
          <w:color w:val="EE0000"/>
        </w:rPr>
        <w:t xml:space="preserve">  Year, e.g., </w:t>
      </w:r>
      <w:proofErr w:type="gramStart"/>
      <w:r w:rsidRPr="00FD7C43">
        <w:rPr>
          <w:color w:val="EE0000"/>
        </w:rPr>
        <w:t>1  December</w:t>
      </w:r>
      <w:proofErr w:type="gramEnd"/>
      <w:r w:rsidRPr="00FD7C43">
        <w:rPr>
          <w:color w:val="EE0000"/>
        </w:rPr>
        <w:t xml:space="preserve">   1977]</w:t>
      </w:r>
    </w:p>
    <w:p w14:paraId="78DE8D78" w14:textId="77777777" w:rsidR="00FD7C43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b/>
          <w:bCs/>
        </w:rPr>
      </w:pPr>
      <w:r w:rsidRPr="00FD7C43">
        <w:rPr>
          <w:rFonts w:cs="AngsanaUPC"/>
          <w:b/>
          <w:bCs/>
        </w:rPr>
        <w:t>Current Address:</w:t>
      </w:r>
    </w:p>
    <w:p w14:paraId="634434D2" w14:textId="77777777" w:rsidR="00FD7C43" w:rsidRPr="00FD7C43" w:rsidRDefault="00FD7C43" w:rsidP="00FD7C43">
      <w:pPr>
        <w:tabs>
          <w:tab w:val="left" w:pos="864"/>
          <w:tab w:val="left" w:pos="1584"/>
          <w:tab w:val="left" w:pos="3600"/>
        </w:tabs>
        <w:rPr>
          <w:rFonts w:cs="AngsanaUPC"/>
          <w:color w:val="EE0000"/>
        </w:rPr>
      </w:pPr>
      <w:r>
        <w:rPr>
          <w:rFonts w:cs="AngsanaUPC"/>
          <w:b/>
          <w:bCs/>
        </w:rPr>
        <w:tab/>
      </w:r>
      <w:r>
        <w:rPr>
          <w:rFonts w:cs="AngsanaUPC"/>
          <w:b/>
          <w:bCs/>
        </w:rPr>
        <w:tab/>
      </w:r>
      <w:r w:rsidRPr="00FD7C43">
        <w:rPr>
          <w:rFonts w:cs="AngsanaUPC"/>
        </w:rPr>
        <w:t xml:space="preserve">House No. </w:t>
      </w:r>
      <w:r w:rsidRPr="00FD7C43">
        <w:rPr>
          <w:rFonts w:cs="AngsanaUPC"/>
          <w:color w:val="EE0000"/>
        </w:rPr>
        <w:t>[...............]</w:t>
      </w:r>
      <w:r w:rsidRPr="00FD7C43">
        <w:rPr>
          <w:rFonts w:cs="AngsanaUPC"/>
        </w:rPr>
        <w:t xml:space="preserve">, Street </w:t>
      </w:r>
      <w:r w:rsidRPr="00FD7C43">
        <w:rPr>
          <w:rFonts w:cs="AngsanaUPC"/>
          <w:color w:val="EE0000"/>
        </w:rPr>
        <w:t>[................]</w:t>
      </w:r>
      <w:r w:rsidRPr="00FD7C43">
        <w:rPr>
          <w:rFonts w:cs="AngsanaUPC"/>
        </w:rPr>
        <w:t xml:space="preserve">, Sub-district </w:t>
      </w:r>
      <w:r w:rsidRPr="00FD7C43">
        <w:rPr>
          <w:rFonts w:cs="AngsanaUPC"/>
          <w:color w:val="EE0000"/>
        </w:rPr>
        <w:t>[................]</w:t>
      </w:r>
    </w:p>
    <w:p w14:paraId="72640528" w14:textId="40F9EEA3" w:rsidR="00073AB1" w:rsidRPr="00FD7C43" w:rsidRDefault="00FD7C43" w:rsidP="00FD7C43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>
        <w:rPr>
          <w:rFonts w:cs="AngsanaUPC"/>
        </w:rPr>
        <w:tab/>
      </w:r>
      <w:r>
        <w:rPr>
          <w:rFonts w:cs="AngsanaUPC"/>
        </w:rPr>
        <w:tab/>
      </w:r>
      <w:r w:rsidRPr="00FD7C43">
        <w:rPr>
          <w:rFonts w:cs="AngsanaUPC"/>
        </w:rPr>
        <w:t xml:space="preserve">District </w:t>
      </w:r>
      <w:r w:rsidRPr="00FD7C43">
        <w:rPr>
          <w:rFonts w:cs="AngsanaUPC"/>
          <w:color w:val="EE0000"/>
        </w:rPr>
        <w:t>[................]</w:t>
      </w:r>
      <w:r w:rsidRPr="00FD7C43">
        <w:rPr>
          <w:rFonts w:cs="AngsanaUPC"/>
        </w:rPr>
        <w:t xml:space="preserve">, Province </w:t>
      </w:r>
      <w:r w:rsidRPr="00FD7C43">
        <w:rPr>
          <w:rFonts w:cs="AngsanaUPC"/>
          <w:color w:val="EE0000"/>
        </w:rPr>
        <w:t>[................]</w:t>
      </w:r>
      <w:r w:rsidR="00073AB1" w:rsidRPr="00FD7C43">
        <w:rPr>
          <w:rFonts w:cs="AngsanaUPC" w:hint="cs"/>
          <w:cs/>
        </w:rPr>
        <w:tab/>
      </w:r>
    </w:p>
    <w:p w14:paraId="5005FBDC" w14:textId="77777777" w:rsidR="00FD7C43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b/>
          <w:bCs/>
        </w:rPr>
      </w:pPr>
      <w:r w:rsidRPr="00FD7C43">
        <w:rPr>
          <w:rFonts w:cs="AngsanaUPC"/>
          <w:b/>
          <w:bCs/>
        </w:rPr>
        <w:t>Educational Background</w:t>
      </w:r>
    </w:p>
    <w:p w14:paraId="6CD22CFA" w14:textId="25EB578F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  <w:color w:val="FF0000"/>
        </w:rPr>
      </w:pPr>
      <w:r w:rsidRPr="00FC2310">
        <w:rPr>
          <w:rFonts w:cs="AngsanaUPC" w:hint="cs"/>
          <w:cs/>
        </w:rPr>
        <w:tab/>
      </w:r>
      <w:r w:rsidRPr="00FC2310">
        <w:rPr>
          <w:rFonts w:cs="AngsanaUPC" w:hint="cs"/>
          <w:cs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/>
        </w:rPr>
        <w:tab/>
      </w:r>
      <w:r w:rsidR="00FD7C43" w:rsidRPr="00FD7C43">
        <w:rPr>
          <w:rFonts w:cs="AngsanaUPC"/>
          <w:color w:val="EE0000"/>
        </w:rPr>
        <w:t>[Specify degree]</w:t>
      </w:r>
    </w:p>
    <w:p w14:paraId="56146C6E" w14:textId="0B2818FA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="00FD7C43" w:rsidRPr="00FD7C43">
        <w:rPr>
          <w:rFonts w:cs="AngsanaUPC"/>
          <w:color w:val="FF0000"/>
        </w:rPr>
        <w:t xml:space="preserve">[Name of institution] </w:t>
      </w:r>
    </w:p>
    <w:p w14:paraId="3A22A29F" w14:textId="5E230C12" w:rsidR="00FD7C43" w:rsidRDefault="00073AB1" w:rsidP="00FD7C43">
      <w:pPr>
        <w:tabs>
          <w:tab w:val="left" w:pos="864"/>
          <w:tab w:val="left" w:pos="1584"/>
          <w:tab w:val="left" w:pos="3600"/>
        </w:tabs>
        <w:ind w:right="-199"/>
        <w:rPr>
          <w:rFonts w:cs="AngsanaUPC"/>
          <w:color w:val="FF0000"/>
        </w:rPr>
      </w:pPr>
      <w:r w:rsidRPr="00FC2310">
        <w:rPr>
          <w:rFonts w:cs="AngsanaUPC" w:hint="cs"/>
          <w:cs/>
        </w:rPr>
        <w:tab/>
      </w:r>
      <w:r w:rsidRPr="00FC2310">
        <w:rPr>
          <w:rFonts w:cs="AngsanaUPC" w:hint="cs"/>
          <w:cs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/>
        </w:rPr>
        <w:tab/>
      </w:r>
      <w:r w:rsidR="00FD7C43" w:rsidRPr="00FD7C43">
        <w:rPr>
          <w:rFonts w:cs="AngsanaUPC"/>
          <w:color w:val="FF0000"/>
        </w:rPr>
        <w:t>[Specify last completed degree, excluding current study]</w:t>
      </w:r>
    </w:p>
    <w:p w14:paraId="0C16C415" w14:textId="0AB3D61F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="00FD7C43" w:rsidRPr="00FD7C43">
        <w:rPr>
          <w:rFonts w:cs="AngsanaUPC"/>
          <w:color w:val="FF0000"/>
        </w:rPr>
        <w:t>[Name of institution]</w:t>
      </w:r>
    </w:p>
    <w:p w14:paraId="30881BEE" w14:textId="77777777" w:rsidR="00FD7C43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b/>
          <w:bCs/>
        </w:rPr>
      </w:pPr>
      <w:r w:rsidRPr="00FD7C43">
        <w:rPr>
          <w:rFonts w:cs="AngsanaUPC"/>
          <w:b/>
          <w:bCs/>
        </w:rPr>
        <w:t>Work Experience</w:t>
      </w:r>
    </w:p>
    <w:p w14:paraId="510FE854" w14:textId="4338F1EB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</w:rPr>
        <w:tab/>
      </w:r>
      <w:r w:rsidRPr="00FC2310">
        <w:rPr>
          <w:rFonts w:cs="AngsanaUPC"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</w:rPr>
        <w:t xml:space="preserve">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/>
        </w:rPr>
        <w:tab/>
      </w:r>
      <w:r w:rsidR="00FD7C43" w:rsidRPr="00FD7C43">
        <w:rPr>
          <w:rFonts w:cs="AngsanaUPC"/>
          <w:color w:val="FF0000"/>
        </w:rPr>
        <w:t>[Specify position / workplace]</w:t>
      </w:r>
    </w:p>
    <w:p w14:paraId="6A50B129" w14:textId="30CE5112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="00FD7C43" w:rsidRPr="00FD7C43">
        <w:rPr>
          <w:rFonts w:cs="AngsanaUPC"/>
          <w:color w:val="FF0000"/>
        </w:rPr>
        <w:t>[District........ / Province........]</w:t>
      </w:r>
    </w:p>
    <w:p w14:paraId="34A95926" w14:textId="5CF58EBB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</w:rPr>
        <w:tab/>
      </w:r>
      <w:r w:rsidRPr="00FC2310">
        <w:rPr>
          <w:rFonts w:cs="AngsanaUPC"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</w:rPr>
        <w:t xml:space="preserve">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/>
        </w:rPr>
        <w:tab/>
      </w:r>
      <w:r w:rsidR="00FD7C43" w:rsidRPr="00FD7C43">
        <w:rPr>
          <w:rFonts w:cs="AngsanaUPC"/>
          <w:color w:val="FF0000"/>
        </w:rPr>
        <w:t>[Specify position / workplace]</w:t>
      </w:r>
    </w:p>
    <w:p w14:paraId="5FCDC5D1" w14:textId="5539F3C9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="00FD7C43" w:rsidRPr="00FD7C43">
        <w:rPr>
          <w:rFonts w:cs="AngsanaUPC"/>
          <w:color w:val="FF0000"/>
        </w:rPr>
        <w:t>[District........ / Province........]</w:t>
      </w:r>
    </w:p>
    <w:p w14:paraId="742AD9E9" w14:textId="05EB0DA6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</w:rPr>
        <w:tab/>
      </w:r>
      <w:r w:rsidRPr="00FC2310">
        <w:rPr>
          <w:rFonts w:cs="AngsanaUPC"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</w:rPr>
        <w:t xml:space="preserve">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 w:hint="cs"/>
          <w:cs/>
        </w:rPr>
        <w:t xml:space="preserve"> - </w:t>
      </w:r>
      <w:r w:rsidR="00FD7C43" w:rsidRPr="00FD7C43">
        <w:rPr>
          <w:rFonts w:cs="AngsanaUPC"/>
        </w:rPr>
        <w:t>Present</w:t>
      </w:r>
      <w:r w:rsidRPr="00FC2310">
        <w:rPr>
          <w:rFonts w:cs="AngsanaUPC" w:hint="cs"/>
          <w:cs/>
        </w:rPr>
        <w:tab/>
      </w:r>
      <w:r w:rsidR="00FD7C43" w:rsidRPr="00FD7C43">
        <w:rPr>
          <w:rFonts w:cs="AngsanaUPC"/>
          <w:color w:val="FF0000"/>
        </w:rPr>
        <w:t>[e.g., Computer Teacher / Muang Chiang Rai School]</w:t>
      </w:r>
    </w:p>
    <w:p w14:paraId="2AF6AA92" w14:textId="4906E6B8" w:rsidR="00073AB1" w:rsidRPr="00FD7C43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  <w:color w:val="EE0000"/>
          <w:cs/>
        </w:rPr>
      </w:pPr>
      <w:r w:rsidRPr="00FD7C43">
        <w:rPr>
          <w:rFonts w:cs="AngsanaUPC" w:hint="cs"/>
          <w:color w:val="EE0000"/>
          <w:cs/>
        </w:rPr>
        <w:tab/>
      </w:r>
      <w:r w:rsidRPr="00FD7C43">
        <w:rPr>
          <w:rFonts w:cs="AngsanaUPC" w:hint="cs"/>
          <w:color w:val="EE0000"/>
          <w:cs/>
        </w:rPr>
        <w:tab/>
      </w:r>
      <w:r w:rsidRPr="00FD7C43">
        <w:rPr>
          <w:rFonts w:cs="AngsanaUPC" w:hint="cs"/>
          <w:color w:val="EE0000"/>
          <w:cs/>
        </w:rPr>
        <w:tab/>
      </w:r>
      <w:r w:rsidR="00FD7C43" w:rsidRPr="00FD7C43">
        <w:rPr>
          <w:color w:val="EE0000"/>
          <w:cs/>
        </w:rPr>
        <w:t>[</w:t>
      </w:r>
      <w:r w:rsidR="00FD7C43" w:rsidRPr="00FD7C43">
        <w:rPr>
          <w:rFonts w:cs="AngsanaUPC"/>
          <w:color w:val="EE0000"/>
        </w:rPr>
        <w:t>Muang District / Chiang Rai Province]</w:t>
      </w:r>
    </w:p>
    <w:p w14:paraId="53FA5E4E" w14:textId="77777777" w:rsidR="00767CDA" w:rsidRPr="00073AB1" w:rsidRDefault="00767CDA" w:rsidP="00073AB1"/>
    <w:sectPr w:rsidR="00767CDA" w:rsidRPr="00073AB1" w:rsidSect="00073AB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D0289" w14:textId="77777777" w:rsidR="00C2000E" w:rsidRDefault="00C2000E">
      <w:r>
        <w:separator/>
      </w:r>
    </w:p>
  </w:endnote>
  <w:endnote w:type="continuationSeparator" w:id="0">
    <w:p w14:paraId="219F521A" w14:textId="77777777" w:rsidR="00C2000E" w:rsidRDefault="00C2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067B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049DE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0341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999D" w14:textId="77777777" w:rsidR="00C2000E" w:rsidRDefault="00C2000E">
      <w:r>
        <w:separator/>
      </w:r>
    </w:p>
  </w:footnote>
  <w:footnote w:type="continuationSeparator" w:id="0">
    <w:p w14:paraId="5D7CBC58" w14:textId="77777777" w:rsidR="00C2000E" w:rsidRDefault="00C2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3B9E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77E96E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3077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</w:rPr>
    </w:pPr>
    <w:r w:rsidRPr="005B6EBA">
      <w:rPr>
        <w:rStyle w:val="PageNumber"/>
        <w:cs/>
      </w:rPr>
      <w:fldChar w:fldCharType="begin"/>
    </w:r>
    <w:r w:rsidRPr="005B6EBA">
      <w:rPr>
        <w:rStyle w:val="PageNumber"/>
      </w:rPr>
      <w:instrText xml:space="preserve">PAGE  </w:instrText>
    </w:r>
    <w:r w:rsidRPr="005B6EBA">
      <w:rPr>
        <w:rStyle w:val="PageNumber"/>
        <w:cs/>
      </w:rPr>
      <w:fldChar w:fldCharType="separate"/>
    </w:r>
    <w:r w:rsidR="001E514C">
      <w:rPr>
        <w:rStyle w:val="PageNumber"/>
        <w:noProof/>
        <w:cs/>
      </w:rPr>
      <w:t>17</w:t>
    </w:r>
    <w:r w:rsidRPr="005B6EBA">
      <w:rPr>
        <w:rStyle w:val="PageNumber"/>
        <w:cs/>
      </w:rPr>
      <w:fldChar w:fldCharType="end"/>
    </w:r>
  </w:p>
  <w:p w14:paraId="6432201E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4A"/>
    <w:rsid w:val="00002BEF"/>
    <w:rsid w:val="0002308C"/>
    <w:rsid w:val="0004712F"/>
    <w:rsid w:val="00055CFF"/>
    <w:rsid w:val="00073AB1"/>
    <w:rsid w:val="000876A2"/>
    <w:rsid w:val="000B5AF2"/>
    <w:rsid w:val="001E1464"/>
    <w:rsid w:val="001E514C"/>
    <w:rsid w:val="0024502F"/>
    <w:rsid w:val="002912B8"/>
    <w:rsid w:val="002E0842"/>
    <w:rsid w:val="00312F3B"/>
    <w:rsid w:val="0033610C"/>
    <w:rsid w:val="0036760B"/>
    <w:rsid w:val="003C14AD"/>
    <w:rsid w:val="003C2647"/>
    <w:rsid w:val="003D1087"/>
    <w:rsid w:val="00457C4F"/>
    <w:rsid w:val="00470E30"/>
    <w:rsid w:val="004D1FA6"/>
    <w:rsid w:val="004D7020"/>
    <w:rsid w:val="004E27DD"/>
    <w:rsid w:val="005314A5"/>
    <w:rsid w:val="005B6EBA"/>
    <w:rsid w:val="005B70B7"/>
    <w:rsid w:val="006347BA"/>
    <w:rsid w:val="00695770"/>
    <w:rsid w:val="006B2618"/>
    <w:rsid w:val="006B64E3"/>
    <w:rsid w:val="006E1ED1"/>
    <w:rsid w:val="006F66D7"/>
    <w:rsid w:val="00702122"/>
    <w:rsid w:val="00767CDA"/>
    <w:rsid w:val="007F3E73"/>
    <w:rsid w:val="009C164A"/>
    <w:rsid w:val="00A421D1"/>
    <w:rsid w:val="00A570A0"/>
    <w:rsid w:val="00AE07D0"/>
    <w:rsid w:val="00B9684F"/>
    <w:rsid w:val="00BC0441"/>
    <w:rsid w:val="00BC4BD5"/>
    <w:rsid w:val="00BF4BCF"/>
    <w:rsid w:val="00C2000E"/>
    <w:rsid w:val="00D61AC1"/>
    <w:rsid w:val="00D659A9"/>
    <w:rsid w:val="00D66094"/>
    <w:rsid w:val="00D74D7C"/>
    <w:rsid w:val="00D97250"/>
    <w:rsid w:val="00E3593D"/>
    <w:rsid w:val="00F23568"/>
    <w:rsid w:val="00F4423A"/>
    <w:rsid w:val="00F73B45"/>
    <w:rsid w:val="00FD7C43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DC9792"/>
  <w15:chartTrackingRefBased/>
  <w15:docId w15:val="{DC16413B-23BA-BE4C-90B6-B381AE4E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AB1"/>
    <w:rPr>
      <w:rFonts w:ascii="Angsana New" w:eastAsia="Cordia New" w:hAnsi="Angsana New"/>
      <w:sz w:val="32"/>
      <w:szCs w:val="32"/>
      <w:lang w:val="en-US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b/>
      <w:bCs/>
    </w:rPr>
  </w:style>
  <w:style w:type="paragraph" w:styleId="Heading7">
    <w:name w:val="heading 7"/>
    <w:basedOn w:val="Normal"/>
    <w:next w:val="Normal"/>
    <w:qFormat/>
    <w:rsid w:val="001E514C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3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T13----------------------------------------------.dot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kwanjai</dc:creator>
  <cp:keywords/>
  <dc:description/>
  <cp:lastModifiedBy>ขวัญฤทัย ครองยุติ</cp:lastModifiedBy>
  <cp:revision>2</cp:revision>
  <cp:lastPrinted>2011-01-06T06:36:00Z</cp:lastPrinted>
  <dcterms:created xsi:type="dcterms:W3CDTF">2025-12-01T03:20:00Z</dcterms:created>
  <dcterms:modified xsi:type="dcterms:W3CDTF">2025-12-01T03:20:00Z</dcterms:modified>
</cp:coreProperties>
</file>